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CE36A6" w:rsidRDefault="00747DF1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 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A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E36A6">
              <w:rPr>
                <w:color w:val="000000"/>
                <w:sz w:val="18"/>
                <w:szCs w:val="18"/>
              </w:rPr>
              <w:t>к</w:t>
            </w:r>
            <w:r w:rsidRPr="00CE36A6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747DF1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747DF1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747DF1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CE36A6" w:rsidRDefault="00585F8C" w:rsidP="00585F8C">
      <w:pPr>
        <w:pStyle w:val="1"/>
      </w:pPr>
    </w:p>
    <w:p w:rsidR="00FB001B" w:rsidRPr="00CE36A6" w:rsidRDefault="00367816" w:rsidP="00367816">
      <w:pPr>
        <w:pStyle w:val="1"/>
      </w:pPr>
      <w:r w:rsidRPr="00CE36A6">
        <w:t>ПРОТОКОЛ</w:t>
      </w:r>
      <w:r w:rsidR="00FB001B" w:rsidRPr="00CE36A6">
        <w:rPr>
          <w:caps/>
        </w:rPr>
        <w:br/>
      </w:r>
      <w:r w:rsidR="006D4C2D" w:rsidRPr="00CE36A6">
        <w:t xml:space="preserve">проведения исследований (испытаний) и измерений </w:t>
      </w:r>
      <w:r w:rsidR="00A907F6" w:rsidRPr="00CE36A6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r w:rsidRPr="00CE36A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A6" w:rsidRDefault="00747DF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65- Ш -1-К.2016</w:t>
            </w:r>
          </w:p>
        </w:tc>
      </w:tr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883461">
            <w:pPr>
              <w:pStyle w:val="a9"/>
              <w:rPr>
                <w:bCs/>
              </w:rPr>
            </w:pPr>
            <w:r w:rsidRPr="00CE36A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A6" w:rsidRDefault="00FD2BA8" w:rsidP="00AD14A4">
      <w:r w:rsidRPr="00CE36A6">
        <w:rPr>
          <w:rStyle w:val="a7"/>
        </w:rPr>
        <w:t xml:space="preserve">1. </w:t>
      </w:r>
      <w:r w:rsidR="00FB001B" w:rsidRPr="00CE36A6">
        <w:rPr>
          <w:rStyle w:val="a7"/>
        </w:rPr>
        <w:t xml:space="preserve">Дата проведения </w:t>
      </w:r>
      <w:r w:rsidR="00367816" w:rsidRPr="00CE36A6">
        <w:rPr>
          <w:rStyle w:val="a7"/>
        </w:rPr>
        <w:t xml:space="preserve">измерений </w:t>
      </w:r>
      <w:r w:rsidR="00234932" w:rsidRPr="00CE36A6">
        <w:rPr>
          <w:rStyle w:val="a7"/>
        </w:rPr>
        <w:t>(</w:t>
      </w:r>
      <w:r w:rsidR="00367816" w:rsidRPr="00CE36A6">
        <w:rPr>
          <w:rStyle w:val="a7"/>
        </w:rPr>
        <w:t>оценки</w:t>
      </w:r>
      <w:r w:rsidR="00234932" w:rsidRPr="00CE36A6">
        <w:rPr>
          <w:rStyle w:val="a7"/>
        </w:rPr>
        <w:t>):</w:t>
      </w:r>
      <w:r w:rsidR="00234932" w:rsidRPr="00CE36A6">
        <w:t xml:space="preserve"> </w:t>
      </w:r>
      <w:fldSimple w:instr=" DOCVARIABLE izm_date \* MERGEFORMAT ">
        <w:r w:rsidR="00747DF1">
          <w:t>23.08.2016</w:t>
        </w:r>
      </w:fldSimple>
    </w:p>
    <w:p w:rsidR="00814094" w:rsidRPr="00CE36A6" w:rsidRDefault="00814094" w:rsidP="00814094">
      <w:pPr>
        <w:pStyle w:val="a6"/>
      </w:pPr>
      <w:r w:rsidRPr="00CE36A6">
        <w:t>2. Сведения о работодателе:</w:t>
      </w:r>
    </w:p>
    <w:p w:rsidR="00814094" w:rsidRPr="00CE36A6" w:rsidRDefault="00814094" w:rsidP="00814094">
      <w:r w:rsidRPr="00CE36A6">
        <w:t>2.1. Наименование 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rbtd_name \* MERGEFORMAT </w:instrText>
      </w:r>
      <w:r w:rsidRPr="00CE36A6">
        <w:rPr>
          <w:rStyle w:val="aa"/>
        </w:rPr>
        <w:fldChar w:fldCharType="separate"/>
      </w:r>
      <w:r w:rsidR="00747DF1" w:rsidRPr="00747DF1">
        <w:rPr>
          <w:rStyle w:val="aa"/>
        </w:rPr>
        <w:t xml:space="preserve">Территориальный фонд обязательного медицинского страхования КБР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2.2. Место нахождения и место осуществления деятельности 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rbtd_adr \* MERGEFORMAT </w:instrText>
      </w:r>
      <w:r w:rsidRPr="00CE36A6">
        <w:rPr>
          <w:rStyle w:val="aa"/>
        </w:rPr>
        <w:fldChar w:fldCharType="separate"/>
      </w:r>
      <w:r w:rsidR="00747DF1" w:rsidRPr="00747DF1">
        <w:rPr>
          <w:rStyle w:val="aa"/>
        </w:rPr>
        <w:t xml:space="preserve">360000 г. Нальчик, ул. Шогенцукова, д. 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2.3. Наименование структурного подразделения: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ceh_info \* MERGEFORMAT </w:instrText>
      </w:r>
      <w:r w:rsidRPr="00CE36A6">
        <w:rPr>
          <w:rStyle w:val="aa"/>
        </w:rPr>
        <w:fldChar w:fldCharType="separate"/>
      </w:r>
      <w:r w:rsidR="00747DF1" w:rsidRPr="00747DF1">
        <w:rPr>
          <w:rStyle w:val="aa"/>
        </w:rPr>
        <w:t xml:space="preserve"> Административно-хозяйственный отдел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pPr>
        <w:pStyle w:val="a6"/>
      </w:pPr>
      <w:r w:rsidRPr="00CE36A6">
        <w:t>3. Сведения о рабочем месте:</w:t>
      </w:r>
    </w:p>
    <w:p w:rsidR="00814094" w:rsidRPr="00CE36A6" w:rsidRDefault="00814094" w:rsidP="00814094">
      <w:r w:rsidRPr="00CE36A6">
        <w:t>3.1. Номер рабочего места:</w:t>
      </w:r>
      <w:r w:rsidRPr="00CE36A6">
        <w:rPr>
          <w:rStyle w:val="aa"/>
        </w:rPr>
        <w:t xml:space="preserve"> </w:t>
      </w:r>
      <w:r w:rsidRPr="00CE36A6">
        <w:rPr>
          <w:u w:val="single"/>
        </w:rPr>
        <w:fldChar w:fldCharType="begin"/>
      </w:r>
      <w:r w:rsidRPr="00CE36A6">
        <w:rPr>
          <w:u w:val="single"/>
        </w:rPr>
        <w:instrText xml:space="preserve"> DOCVARIABLE rm_number \* MERGEFORMAT </w:instrText>
      </w:r>
      <w:r w:rsidRPr="00CE36A6">
        <w:rPr>
          <w:u w:val="single"/>
        </w:rPr>
        <w:fldChar w:fldCharType="separate"/>
      </w:r>
      <w:r w:rsidR="00747DF1">
        <w:rPr>
          <w:u w:val="single"/>
        </w:rPr>
        <w:t xml:space="preserve"> 65 </w:t>
      </w:r>
      <w:r w:rsidRPr="00CE36A6">
        <w:rPr>
          <w:u w:val="single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3.2. Наименование рабочего места: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rm_name \* MERGEFORMAT </w:instrText>
      </w:r>
      <w:r w:rsidRPr="00CE36A6">
        <w:rPr>
          <w:rStyle w:val="aa"/>
        </w:rPr>
        <w:fldChar w:fldCharType="separate"/>
      </w:r>
      <w:r w:rsidR="00747DF1" w:rsidRPr="00747DF1">
        <w:rPr>
          <w:rStyle w:val="aa"/>
        </w:rPr>
        <w:t xml:space="preserve"> Водитель автомобиля </w:t>
      </w:r>
      <w:r w:rsidRPr="00CE36A6">
        <w:rPr>
          <w:rStyle w:val="aa"/>
        </w:rPr>
        <w:fldChar w:fldCharType="end"/>
      </w:r>
    </w:p>
    <w:p w:rsidR="00814094" w:rsidRPr="00CE36A6" w:rsidRDefault="00814094" w:rsidP="00814094">
      <w:r w:rsidRPr="00CE36A6">
        <w:t>3.3. Код по ОК 016-94: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codeok \* MERGEFORMAT </w:instrText>
      </w:r>
      <w:r w:rsidRPr="00CE36A6">
        <w:rPr>
          <w:rStyle w:val="aa"/>
        </w:rPr>
        <w:fldChar w:fldCharType="separate"/>
      </w:r>
      <w:r w:rsidR="00747DF1" w:rsidRPr="00747DF1">
        <w:rPr>
          <w:rStyle w:val="aa"/>
        </w:rPr>
        <w:t xml:space="preserve"> 11442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234932" w:rsidRPr="00CE36A6" w:rsidRDefault="00576095" w:rsidP="0092778A">
      <w:pPr>
        <w:pStyle w:val="a6"/>
      </w:pPr>
      <w:r w:rsidRPr="00CE36A6">
        <w:t>4</w:t>
      </w:r>
      <w:r w:rsidR="00234932" w:rsidRPr="00CE36A6">
        <w:t>. Сведения о средствах измерения:</w:t>
      </w:r>
      <w:r w:rsidR="00A907F6" w:rsidRPr="00CE36A6">
        <w:t xml:space="preserve"> </w:t>
      </w:r>
    </w:p>
    <w:tbl>
      <w:tblPr>
        <w:tblW w:w="1018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1693"/>
        <w:gridCol w:w="2408"/>
        <w:gridCol w:w="1890"/>
      </w:tblGrid>
      <w:tr w:rsidR="00576095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3" w:name="si_table"/>
            <w:bookmarkEnd w:id="3"/>
            <w:r w:rsidRPr="00CE36A6">
              <w:t>Наименование средства измерения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4" w:name="si_factory_num"/>
            <w:bookmarkEnd w:id="4"/>
            <w:r w:rsidRPr="00CE36A6">
              <w:t>Заводской номер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5" w:name="si_sertif"/>
            <w:bookmarkEnd w:id="5"/>
            <w:r w:rsidRPr="00CE36A6">
              <w:t>№ свидетельства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6" w:name="si_end_date"/>
            <w:bookmarkEnd w:id="6"/>
            <w:r w:rsidRPr="00CE36A6">
              <w:t>Действительно до:</w:t>
            </w:r>
          </w:p>
        </w:tc>
      </w:tr>
      <w:tr w:rsidR="00747DF1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747DF1" w:rsidRPr="00CE36A6" w:rsidRDefault="00747DF1" w:rsidP="00747DF1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747DF1" w:rsidRPr="00CE36A6" w:rsidRDefault="00747DF1" w:rsidP="00883461">
            <w:pPr>
              <w:pStyle w:val="a8"/>
            </w:pPr>
            <w:r>
              <w:t>083011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47DF1" w:rsidRPr="00CE36A6" w:rsidRDefault="00747DF1" w:rsidP="00883461">
            <w:pPr>
              <w:pStyle w:val="a8"/>
            </w:pPr>
            <w:r>
              <w:t>318641-31-0627/1014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47DF1" w:rsidRPr="00CE36A6" w:rsidRDefault="00747DF1" w:rsidP="00883461">
            <w:pPr>
              <w:pStyle w:val="a8"/>
            </w:pPr>
            <w:r>
              <w:t>08.10.2016</w:t>
            </w:r>
          </w:p>
        </w:tc>
      </w:tr>
      <w:tr w:rsidR="00747DF1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747DF1" w:rsidRDefault="00747DF1" w:rsidP="00747DF1">
            <w:pPr>
              <w:pStyle w:val="a8"/>
              <w:jc w:val="left"/>
            </w:pPr>
            <w:r>
              <w:t xml:space="preserve">Калибратор акустический "Защита-К" 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747DF1" w:rsidRDefault="00747DF1" w:rsidP="00883461">
            <w:pPr>
              <w:pStyle w:val="a8"/>
            </w:pPr>
            <w:r>
              <w:t>25911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47DF1" w:rsidRDefault="00747DF1" w:rsidP="00883461">
            <w:pPr>
              <w:pStyle w:val="a8"/>
            </w:pPr>
            <w:r>
              <w:t>345850-31-0627/0216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47DF1" w:rsidRDefault="00747DF1" w:rsidP="00883461">
            <w:pPr>
              <w:pStyle w:val="a8"/>
            </w:pPr>
            <w:r>
              <w:t>25.02.2017</w:t>
            </w:r>
          </w:p>
        </w:tc>
      </w:tr>
      <w:tr w:rsidR="00747DF1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747DF1" w:rsidRDefault="00747DF1" w:rsidP="00747DF1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747DF1" w:rsidRDefault="00747DF1" w:rsidP="00883461">
            <w:pPr>
              <w:pStyle w:val="a8"/>
            </w:pPr>
            <w:r>
              <w:t>125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47DF1" w:rsidRDefault="00747DF1" w:rsidP="00883461">
            <w:pPr>
              <w:pStyle w:val="a8"/>
            </w:pPr>
            <w:r>
              <w:t>309459 22-0225/1015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47DF1" w:rsidRDefault="00747DF1" w:rsidP="00883461">
            <w:pPr>
              <w:pStyle w:val="a8"/>
            </w:pPr>
            <w:r>
              <w:t>02.10.2016</w:t>
            </w:r>
          </w:p>
        </w:tc>
      </w:tr>
    </w:tbl>
    <w:p w:rsidR="00234932" w:rsidRPr="00CE36A6" w:rsidRDefault="00576095" w:rsidP="0092778A">
      <w:pPr>
        <w:pStyle w:val="a6"/>
      </w:pPr>
      <w:r w:rsidRPr="00CE36A6">
        <w:t>5</w:t>
      </w:r>
      <w:r w:rsidR="00234932" w:rsidRPr="00CE36A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47DF1" w:rsidRPr="00747DF1" w:rsidRDefault="00576095" w:rsidP="00AD14A4">
      <w:r w:rsidRPr="00CE36A6">
        <w:fldChar w:fldCharType="begin"/>
      </w:r>
      <w:r w:rsidRPr="00CE36A6">
        <w:instrText xml:space="preserve"> DOCVARIABLE izm_nd_new \* MERGEFORMAT </w:instrText>
      </w:r>
      <w:r w:rsidRPr="00CE36A6">
        <w:fldChar w:fldCharType="separate"/>
      </w:r>
      <w:r w:rsidR="00747DF1" w:rsidRPr="00747DF1">
        <w:t>- ГОСТ Р ИСО 9612-2013 "Акустика. Измерения шума для оценки его воздействия на человека. Метод измерений на рабочих местах" (утв. и введен в действие приказом Федерального агентства по техническому регулированию и метрологии от 5 декабря 2013 г. N 2180-ст);</w:t>
      </w:r>
    </w:p>
    <w:p w:rsidR="00747DF1" w:rsidRPr="00747DF1" w:rsidRDefault="00747DF1" w:rsidP="00AD14A4">
      <w:r w:rsidRPr="00747DF1">
        <w:t>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</w:t>
      </w:r>
    </w:p>
    <w:p w:rsidR="00747DF1" w:rsidRPr="00747DF1" w:rsidRDefault="00747DF1" w:rsidP="00AD14A4">
      <w:r w:rsidRPr="00747DF1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CE36A6" w:rsidRDefault="00747DF1" w:rsidP="00AD14A4">
      <w:r w:rsidRPr="00747DF1">
        <w:t>- Руководство по эксплуатации БВЕК.438150-005РЭ на анализатор шума и вибрации Ассистент.</w:t>
      </w:r>
      <w:r w:rsidR="00576095" w:rsidRPr="00CE36A6">
        <w:fldChar w:fldCharType="end"/>
      </w:r>
    </w:p>
    <w:p w:rsidR="00A907F6" w:rsidRPr="00CE36A6" w:rsidRDefault="00405209" w:rsidP="00A907F6">
      <w:pPr>
        <w:pStyle w:val="a6"/>
      </w:pPr>
      <w:r w:rsidRPr="00CE36A6">
        <w:t>6</w:t>
      </w:r>
      <w:r w:rsidR="00A907F6" w:rsidRPr="00CE36A6">
        <w:t>. Сведения об источнике шума:</w:t>
      </w:r>
    </w:p>
    <w:p w:rsidR="00A907F6" w:rsidRPr="00CE36A6" w:rsidRDefault="00A907F6" w:rsidP="00072388">
      <w:r w:rsidRPr="00CE36A6">
        <w:t xml:space="preserve"> </w:t>
      </w:r>
      <w:fldSimple w:instr=" DOCVARIABLE &quot;dop_shum&quot; \* MERGEFORMAT ">
        <w:r w:rsidR="00747DF1" w:rsidRPr="00747DF1">
          <w:t xml:space="preserve"> узлы и агрегаты а/м </w:t>
        </w:r>
      </w:fldSimple>
    </w:p>
    <w:p w:rsidR="007C56B5" w:rsidRPr="00CE36A6" w:rsidRDefault="007C56B5" w:rsidP="007C56B5">
      <w:pPr>
        <w:pStyle w:val="a6"/>
      </w:pPr>
      <w:r w:rsidRPr="00CE36A6">
        <w:t>7. Стратегия измерения шума на рабочем месте</w:t>
      </w:r>
      <w:r w:rsidR="005144D2" w:rsidRPr="00CE36A6">
        <w:t xml:space="preserve"> в соответствии с ГОСТ Р ИСО 9612-2013</w:t>
      </w:r>
      <w:r w:rsidRPr="00CE36A6">
        <w:t>:</w:t>
      </w:r>
    </w:p>
    <w:p w:rsidR="007C56B5" w:rsidRPr="00CE36A6" w:rsidRDefault="007C56B5" w:rsidP="007C56B5">
      <w:r w:rsidRPr="00CE36A6">
        <w:t xml:space="preserve"> </w:t>
      </w:r>
      <w:fldSimple w:instr=" DOCVARIABLE &quot;strategy&quot; \* MERGEFORMAT ">
        <w:r w:rsidR="00747DF1">
          <w:t>- на основе рабочей операции</w:t>
        </w:r>
      </w:fldSimple>
    </w:p>
    <w:p w:rsidR="00034251" w:rsidRPr="00CE36A6" w:rsidRDefault="00034251" w:rsidP="00034251">
      <w:pPr>
        <w:pStyle w:val="a6"/>
        <w:rPr>
          <w:b w:val="0"/>
        </w:rPr>
      </w:pPr>
      <w:r w:rsidRPr="00CE36A6">
        <w:t>8. Дополнительные сведения о рабочей обстановке и условиях измерения:</w:t>
      </w:r>
      <w:r w:rsidRPr="00CE36A6">
        <w:rPr>
          <w:b w:val="0"/>
        </w:rPr>
        <w:t xml:space="preserve">  </w:t>
      </w:r>
      <w:r w:rsidR="00CB3C65" w:rsidRPr="00CE36A6">
        <w:rPr>
          <w:b w:val="0"/>
        </w:rPr>
        <w:t>---</w:t>
      </w:r>
    </w:p>
    <w:p w:rsidR="00A907F6" w:rsidRPr="00CE36A6" w:rsidRDefault="00034251" w:rsidP="00A907F6">
      <w:pPr>
        <w:pStyle w:val="a6"/>
      </w:pPr>
      <w:r w:rsidRPr="00CE36A6">
        <w:t>9</w:t>
      </w:r>
      <w:r w:rsidR="00A907F6" w:rsidRPr="00CE36A6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7C56B5" w:rsidRPr="00CE36A6" w:rsidTr="007C1647">
        <w:trPr>
          <w:jc w:val="center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CE36A6">
              <w:t>Рабочая операция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Уровень звука, дБА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Продолжительность операции, мин</w:t>
            </w:r>
          </w:p>
        </w:tc>
      </w:tr>
      <w:tr w:rsidR="007C56B5" w:rsidRPr="00CE36A6" w:rsidTr="007C1647">
        <w:trPr>
          <w:jc w:val="center"/>
        </w:trPr>
        <w:tc>
          <w:tcPr>
            <w:tcW w:w="3085" w:type="dxa"/>
            <w:vMerge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9" w:name="izm_level"/>
            <w:bookmarkEnd w:id="9"/>
            <w:r w:rsidRPr="00CE36A6">
              <w:t>Результаты измерений (не менее трех)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0" w:name="izm_ekv_level"/>
            <w:bookmarkEnd w:id="10"/>
            <w:r w:rsidRPr="00CE36A6">
              <w:t xml:space="preserve">Эквивалентный уровень за операцию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1" w:name="izm_time"/>
            <w:bookmarkEnd w:id="11"/>
            <w:r w:rsidRPr="00CE36A6">
              <w:t>Результаты наблюдений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2" w:name="izm_avg_time"/>
            <w:bookmarkEnd w:id="12"/>
            <w:r w:rsidRPr="00CE36A6">
              <w:t xml:space="preserve">Средняя </w:t>
            </w:r>
          </w:p>
        </w:tc>
      </w:tr>
      <w:tr w:rsidR="00747DF1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Салон а/м Шевроле Нива рег. знак №У070ВУ 07, управление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64;65;64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64.4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96</w:t>
            </w:r>
          </w:p>
        </w:tc>
      </w:tr>
      <w:tr w:rsidR="00747DF1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747DF1" w:rsidRDefault="00747DF1" w:rsidP="007C56B5">
            <w:pPr>
              <w:pStyle w:val="a8"/>
            </w:pPr>
            <w:r>
              <w:t>Салон а/м Шевроле Нива рег. знак №У070ВУ 07, ожидание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46;46;45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45.7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7DF1" w:rsidRDefault="00747DF1" w:rsidP="007C56B5">
            <w:pPr>
              <w:pStyle w:val="a8"/>
            </w:pPr>
            <w:r>
              <w:t>384</w:t>
            </w:r>
            <w:bookmarkStart w:id="13" w:name="_GoBack"/>
            <w:bookmarkEnd w:id="13"/>
          </w:p>
        </w:tc>
        <w:tc>
          <w:tcPr>
            <w:tcW w:w="1418" w:type="dxa"/>
            <w:shd w:val="clear" w:color="auto" w:fill="auto"/>
            <w:vAlign w:val="center"/>
          </w:tcPr>
          <w:p w:rsidR="00747DF1" w:rsidRPr="00CE36A6" w:rsidRDefault="00747DF1" w:rsidP="007C56B5">
            <w:pPr>
              <w:pStyle w:val="a8"/>
            </w:pPr>
            <w:r>
              <w:t>384</w:t>
            </w:r>
          </w:p>
        </w:tc>
      </w:tr>
    </w:tbl>
    <w:p w:rsidR="00EE2508" w:rsidRPr="00CE36A6" w:rsidRDefault="00EE2508">
      <w:pPr>
        <w:rPr>
          <w:sz w:val="2"/>
          <w:szCs w:val="2"/>
        </w:rPr>
      </w:pPr>
    </w:p>
    <w:p w:rsidR="00CE36A6" w:rsidRDefault="00CE36A6" w:rsidP="00FE033F">
      <w:pPr>
        <w:pStyle w:val="a6"/>
      </w:pPr>
      <w:bookmarkStart w:id="14" w:name="izm_descr"/>
      <w:bookmarkEnd w:id="14"/>
    </w:p>
    <w:p w:rsidR="00FE033F" w:rsidRPr="00CE36A6" w:rsidRDefault="00034251" w:rsidP="00CE36A6">
      <w:pPr>
        <w:pStyle w:val="a6"/>
        <w:keepNext/>
      </w:pPr>
      <w:r w:rsidRPr="00CE36A6">
        <w:t>10</w:t>
      </w:r>
      <w:r w:rsidR="00A907F6" w:rsidRPr="00CE36A6">
        <w:t xml:space="preserve">. </w:t>
      </w:r>
      <w:r w:rsidR="006939DC" w:rsidRPr="00CE36A6">
        <w:t xml:space="preserve">Результат </w:t>
      </w:r>
      <w:r w:rsidR="00FE033F" w:rsidRPr="00CE36A6">
        <w:t>вычисления измеренных величин показателей шума:</w:t>
      </w:r>
    </w:p>
    <w:p w:rsidR="00D6763B" w:rsidRPr="00CE36A6" w:rsidRDefault="00FE033F" w:rsidP="00FE033F">
      <w:pPr>
        <w:pStyle w:val="a6"/>
        <w:rPr>
          <w:sz w:val="16"/>
          <w:szCs w:val="16"/>
        </w:rPr>
      </w:pPr>
      <w:r w:rsidRPr="00CE36A6">
        <w:rPr>
          <w:b w:val="0"/>
          <w:color w:val="auto"/>
        </w:rPr>
        <w:fldChar w:fldCharType="begin"/>
      </w:r>
      <w:r w:rsidRPr="00CE36A6">
        <w:rPr>
          <w:b w:val="0"/>
          <w:color w:val="auto"/>
        </w:rPr>
        <w:instrText xml:space="preserve"> DOCVARIABLE  shum_result \* MERGEFORMAT </w:instrText>
      </w:r>
      <w:r w:rsidRPr="00CE36A6">
        <w:rPr>
          <w:b w:val="0"/>
          <w:color w:val="auto"/>
        </w:rPr>
        <w:fldChar w:fldCharType="separate"/>
      </w:r>
      <w:r w:rsidR="00747DF1">
        <w:rPr>
          <w:b w:val="0"/>
          <w:color w:val="auto"/>
        </w:rPr>
        <w:t>Эквивалентный уровень звука за 8-часовой рабочий день на данном рабочем месте составляет 57.6 дБА со стандартной неопределенностью, равной 1.21 дБА.</w:t>
      </w:r>
      <w:r w:rsidRPr="00CE36A6">
        <w:rPr>
          <w:b w:val="0"/>
          <w:color w:val="auto"/>
        </w:rPr>
        <w:fldChar w:fldCharType="end"/>
      </w:r>
      <w:r w:rsidRPr="00CE36A6">
        <w:rPr>
          <w:b w:val="0"/>
          <w:color w:val="auto"/>
        </w:rPr>
        <w:br/>
      </w:r>
    </w:p>
    <w:p w:rsidR="00FE033F" w:rsidRPr="00CE36A6" w:rsidRDefault="00852B4B" w:rsidP="00CE36A6">
      <w:pPr>
        <w:pStyle w:val="a6"/>
        <w:keepNext/>
      </w:pPr>
      <w:r w:rsidRPr="00CE36A6">
        <w:lastRenderedPageBreak/>
        <w:t>1</w:t>
      </w:r>
      <w:r w:rsidR="00034251" w:rsidRPr="00CE36A6">
        <w:t>1</w:t>
      </w:r>
      <w:r w:rsidR="00FE033F" w:rsidRPr="00CE36A6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907F6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5" w:name="main_table"/>
            <w:bookmarkStart w:id="16" w:name="param_column"/>
            <w:bookmarkEnd w:id="15"/>
            <w:bookmarkEnd w:id="16"/>
            <w:r w:rsidRPr="00CE36A6">
              <w:t>Фактор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7" w:name="fact_column"/>
            <w:bookmarkEnd w:id="17"/>
            <w:r w:rsidRPr="00CE36A6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8" w:name="norm_column"/>
            <w:bookmarkEnd w:id="18"/>
            <w:r w:rsidRPr="00CE36A6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9" w:name="kut_column"/>
            <w:bookmarkEnd w:id="19"/>
            <w:r w:rsidRPr="00CE36A6">
              <w:t>Класс условий труда</w:t>
            </w:r>
          </w:p>
        </w:tc>
      </w:tr>
      <w:tr w:rsidR="00747DF1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747DF1" w:rsidRPr="00CE36A6" w:rsidRDefault="00747DF1" w:rsidP="00E576CE">
            <w:pPr>
              <w:pStyle w:val="a8"/>
            </w:pPr>
            <w:r>
              <w:t>Эквивалентный уровень звука за 8-</w:t>
            </w:r>
            <w:bookmarkStart w:id="20" w:name="Lekv"/>
            <w:bookmarkEnd w:id="20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747DF1" w:rsidRPr="00CE36A6" w:rsidRDefault="00747DF1" w:rsidP="00E576CE">
            <w:pPr>
              <w:pStyle w:val="a8"/>
            </w:pPr>
            <w:r>
              <w:t>57.6</w:t>
            </w:r>
          </w:p>
        </w:tc>
        <w:tc>
          <w:tcPr>
            <w:tcW w:w="2318" w:type="dxa"/>
            <w:vAlign w:val="center"/>
          </w:tcPr>
          <w:p w:rsidR="00747DF1" w:rsidRPr="00CE36A6" w:rsidRDefault="00747DF1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747DF1" w:rsidRPr="00CE36A6" w:rsidRDefault="00747DF1" w:rsidP="00E576CE">
            <w:pPr>
              <w:pStyle w:val="a8"/>
            </w:pPr>
            <w:r>
              <w:t>2</w:t>
            </w:r>
          </w:p>
        </w:tc>
      </w:tr>
    </w:tbl>
    <w:p w:rsidR="00CB3C65" w:rsidRPr="00CE36A6" w:rsidRDefault="00CB3C65" w:rsidP="00CB3C65">
      <w:pPr>
        <w:pStyle w:val="a6"/>
        <w:rPr>
          <w:sz w:val="16"/>
          <w:szCs w:val="16"/>
        </w:rPr>
      </w:pPr>
    </w:p>
    <w:p w:rsidR="00CB3C65" w:rsidRPr="00CE36A6" w:rsidRDefault="00CB3C65" w:rsidP="00CB3C65">
      <w:pPr>
        <w:pStyle w:val="a6"/>
        <w:keepNext/>
      </w:pPr>
      <w:r w:rsidRPr="00CE36A6">
        <w:t>12. Заключение:</w:t>
      </w:r>
    </w:p>
    <w:p w:rsidR="00CB3C65" w:rsidRPr="00CE36A6" w:rsidRDefault="00CB3C65" w:rsidP="00CB3C65">
      <w:pPr>
        <w:keepNext/>
      </w:pPr>
      <w:fldSimple w:instr=" DOCVARIABLE att_zakl \* MERGEFORMAT ">
        <w:r w:rsidR="00747DF1" w:rsidRPr="00747DF1">
          <w:rPr>
            <w:bCs/>
          </w:rPr>
          <w:t>-</w:t>
        </w:r>
        <w:r w:rsidR="00747DF1" w:rsidRPr="00747DF1">
          <w:t xml:space="preserve"> фактический уровень вредного фактора соответствует гигиеническим нормативам;</w:t>
        </w:r>
      </w:fldSimple>
      <w:r w:rsidRPr="00CE36A6">
        <w:br/>
        <w:t xml:space="preserve">- класс (подкласс) условий труда - </w:t>
      </w:r>
      <w:fldSimple w:instr=" DOCVARIABLE class \* MERGEFORMAT ">
        <w:r w:rsidR="00747DF1">
          <w:t>2</w:t>
        </w:r>
      </w:fldSimple>
    </w:p>
    <w:p w:rsidR="00CB3C65" w:rsidRPr="00CE36A6" w:rsidRDefault="00CB3C65" w:rsidP="00CB3C65">
      <w:pPr>
        <w:rPr>
          <w:sz w:val="6"/>
          <w:szCs w:val="6"/>
        </w:rPr>
      </w:pPr>
    </w:p>
    <w:p w:rsidR="00CB3C65" w:rsidRPr="00CE36A6" w:rsidRDefault="00CB3C65" w:rsidP="00CB3C65">
      <w:pPr>
        <w:keepNext/>
        <w:spacing w:before="120"/>
        <w:rPr>
          <w:rStyle w:val="a7"/>
        </w:rPr>
      </w:pPr>
      <w:r w:rsidRPr="00CE36A6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B3C65" w:rsidRPr="00747DF1" w:rsidTr="007C16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747DF1" w:rsidRDefault="00747DF1" w:rsidP="007C1647">
            <w:pPr>
              <w:pStyle w:val="a8"/>
              <w:keepNext/>
            </w:pPr>
            <w:r w:rsidRPr="00747DF1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747DF1" w:rsidRDefault="00CB3C65" w:rsidP="007C1647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747DF1" w:rsidRDefault="00747DF1" w:rsidP="007C1647">
            <w:pPr>
              <w:pStyle w:val="a8"/>
              <w:keepNext/>
            </w:pPr>
            <w:r w:rsidRPr="00747DF1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747DF1" w:rsidRDefault="00CB3C65" w:rsidP="007C1647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747DF1" w:rsidRDefault="00CB3C65" w:rsidP="007C1647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747DF1" w:rsidRDefault="00CB3C65" w:rsidP="007C1647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747DF1" w:rsidRDefault="00747DF1" w:rsidP="007C1647">
            <w:pPr>
              <w:pStyle w:val="a8"/>
              <w:keepNext/>
            </w:pPr>
            <w:r w:rsidRPr="00747DF1">
              <w:t>Гамов Алексей Юрьевич</w:t>
            </w:r>
          </w:p>
        </w:tc>
      </w:tr>
      <w:tr w:rsidR="00CB3C65" w:rsidRPr="00747DF1" w:rsidTr="007C164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747DF1" w:rsidRDefault="00747DF1" w:rsidP="007C1647">
            <w:pPr>
              <w:pStyle w:val="a8"/>
              <w:keepNext/>
              <w:rPr>
                <w:b/>
                <w:vertAlign w:val="superscript"/>
              </w:rPr>
            </w:pPr>
            <w:r w:rsidRPr="00747DF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747DF1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747DF1" w:rsidRDefault="00747DF1" w:rsidP="007C1647">
            <w:pPr>
              <w:pStyle w:val="a8"/>
              <w:keepNext/>
              <w:rPr>
                <w:b/>
                <w:vertAlign w:val="superscript"/>
              </w:rPr>
            </w:pPr>
            <w:r w:rsidRPr="00747DF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747DF1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747DF1" w:rsidRDefault="00747DF1" w:rsidP="007C1647">
            <w:pPr>
              <w:pStyle w:val="a8"/>
              <w:keepNext/>
              <w:rPr>
                <w:b/>
                <w:vertAlign w:val="superscript"/>
              </w:rPr>
            </w:pPr>
            <w:r w:rsidRPr="00747DF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747DF1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747DF1" w:rsidRDefault="00747DF1" w:rsidP="007C1647">
            <w:pPr>
              <w:pStyle w:val="a8"/>
              <w:keepNext/>
              <w:rPr>
                <w:b/>
                <w:vertAlign w:val="superscript"/>
              </w:rPr>
            </w:pPr>
            <w:r w:rsidRPr="00747DF1">
              <w:rPr>
                <w:vertAlign w:val="superscript"/>
              </w:rPr>
              <w:t>(Ф.И.О.)</w:t>
            </w:r>
          </w:p>
        </w:tc>
      </w:tr>
    </w:tbl>
    <w:p w:rsidR="00CB3C65" w:rsidRPr="00CE36A6" w:rsidRDefault="00CB3C65" w:rsidP="00CB3C65">
      <w:pPr>
        <w:spacing w:before="120"/>
        <w:rPr>
          <w:sz w:val="2"/>
          <w:szCs w:val="2"/>
        </w:rPr>
      </w:pPr>
    </w:p>
    <w:sectPr w:rsidR="00CB3C65" w:rsidRPr="00CE36A6" w:rsidSect="00D6763B">
      <w:footerReference w:type="default" r:id="rId7"/>
      <w:pgSz w:w="11906" w:h="16838"/>
      <w:pgMar w:top="567" w:right="851" w:bottom="1135" w:left="851" w:header="709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F1" w:rsidRDefault="00747DF1" w:rsidP="0076042D">
      <w:pPr>
        <w:pStyle w:val="a9"/>
      </w:pPr>
      <w:r>
        <w:separator/>
      </w:r>
    </w:p>
  </w:endnote>
  <w:endnote w:type="continuationSeparator" w:id="0">
    <w:p w:rsidR="00747DF1" w:rsidRDefault="00747DF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7C1647">
      <w:tc>
        <w:tcPr>
          <w:tcW w:w="4821" w:type="dxa"/>
          <w:shd w:val="clear" w:color="auto" w:fill="auto"/>
        </w:tcPr>
        <w:p w:rsidR="009B66C5" w:rsidRPr="007C1647" w:rsidRDefault="00747DF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Ш -1-К.2016</w:t>
          </w:r>
        </w:p>
      </w:tc>
      <w:tc>
        <w:tcPr>
          <w:tcW w:w="784" w:type="dxa"/>
          <w:shd w:val="clear" w:color="auto" w:fill="auto"/>
        </w:tcPr>
        <w:p w:rsidR="009B66C5" w:rsidRPr="007C1647" w:rsidRDefault="009B66C5" w:rsidP="007C164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  <w:shd w:val="clear" w:color="auto" w:fill="auto"/>
        </w:tcPr>
        <w:p w:rsidR="009B66C5" w:rsidRPr="007C1647" w:rsidRDefault="009B66C5" w:rsidP="007C164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C1647">
            <w:rPr>
              <w:rStyle w:val="ae"/>
              <w:sz w:val="20"/>
              <w:szCs w:val="20"/>
            </w:rPr>
            <w:t xml:space="preserve">Стр.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PAGE 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747DF1">
            <w:rPr>
              <w:rStyle w:val="ae"/>
              <w:noProof/>
              <w:sz w:val="20"/>
              <w:szCs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из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 </w:instrText>
          </w:r>
          <w:r w:rsidRPr="007C164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C1647">
            <w:rPr>
              <w:rStyle w:val="ae"/>
              <w:sz w:val="20"/>
              <w:szCs w:val="20"/>
            </w:rPr>
            <w:instrText xml:space="preserve">PAGES   \* MERGEFORMAT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747DF1" w:rsidRPr="00747DF1">
            <w:rPr>
              <w:rStyle w:val="ae"/>
              <w:noProof/>
              <w:sz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CB3C65" w:rsidRDefault="00CB3C65" w:rsidP="00CB3C65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9B66C5" w:rsidRDefault="00CB3C65" w:rsidP="00CB3C65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F1" w:rsidRDefault="00747DF1" w:rsidP="0076042D">
      <w:pPr>
        <w:pStyle w:val="a9"/>
      </w:pPr>
      <w:r>
        <w:separator/>
      </w:r>
    </w:p>
  </w:footnote>
  <w:footnote w:type="continuationSeparator" w:id="0">
    <w:p w:rsidR="00747DF1" w:rsidRDefault="00747DF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shum" w:val=" узлы и агрегаты а/м "/>
    <w:docVar w:name="fac_name" w:val="Шум"/>
    <w:docVar w:name="fac_name2" w:val="Шум"/>
    <w:docVar w:name="facid" w:val="4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ГОСТ Р ИСО 9612-2013 &quot;Акустика. Измерения шума для оценки его воздействия на человека. Метод измерений на рабочих местах&quot; (утв. и введен в действие приказом Федерального агентства по техническому регулированию и метрологии от 5 декабря 2013 г. N 2180-ст);_x000d_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5- Ш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prot_type" w:val="3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hum_result" w:val="Эквивалентный уровень звука за 8-часовой рабочий день на данном рабочем месте составляет 57.6 дБА со стандартной неопределенностью, равной 1.21 дБА."/>
    <w:docVar w:name="si_guids" w:val="D3A3A8F5A1DB48B588DFA339B9AEF785@083011@08.10.2015@08.10.2016~4C01C184847B49D38D2AB3E5DC5507CE@25911@25.02.2016@25.02.2017~17B331CDCD564D81AE1135369CC0D4B2@125@02.10.2015@02.10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бензин, смазочные материалы "/>
    <w:docVar w:name="U8h" w:val="1.21"/>
    <w:docVar w:name="version" w:val="51"/>
    <w:docVar w:name="zona_name" w:val="Салон а/м Шевроле Нива рег. знак №У070ВУ 07"/>
    <w:docVar w:name="zona_time" w:val="100"/>
  </w:docVars>
  <w:rsids>
    <w:rsidRoot w:val="00747DF1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B2F"/>
    <w:rsid w:val="00367816"/>
    <w:rsid w:val="003876C3"/>
    <w:rsid w:val="0039044C"/>
    <w:rsid w:val="003C24DB"/>
    <w:rsid w:val="003E1C04"/>
    <w:rsid w:val="00402CAC"/>
    <w:rsid w:val="00405209"/>
    <w:rsid w:val="00444410"/>
    <w:rsid w:val="004A47AD"/>
    <w:rsid w:val="004C4DB2"/>
    <w:rsid w:val="004D1041"/>
    <w:rsid w:val="004F7057"/>
    <w:rsid w:val="005144D2"/>
    <w:rsid w:val="00563E94"/>
    <w:rsid w:val="00576095"/>
    <w:rsid w:val="00585F8C"/>
    <w:rsid w:val="005A3A36"/>
    <w:rsid w:val="005B466C"/>
    <w:rsid w:val="005B7FE8"/>
    <w:rsid w:val="005C0A9A"/>
    <w:rsid w:val="006939DC"/>
    <w:rsid w:val="0069682B"/>
    <w:rsid w:val="00696FC8"/>
    <w:rsid w:val="006C28B3"/>
    <w:rsid w:val="006D4C2D"/>
    <w:rsid w:val="007049EB"/>
    <w:rsid w:val="00710271"/>
    <w:rsid w:val="00717C9F"/>
    <w:rsid w:val="00747DF1"/>
    <w:rsid w:val="0076042D"/>
    <w:rsid w:val="0078004C"/>
    <w:rsid w:val="007C1647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4382E"/>
    <w:rsid w:val="00CB3C65"/>
    <w:rsid w:val="00CE3307"/>
    <w:rsid w:val="00CE36A6"/>
    <w:rsid w:val="00D6763B"/>
    <w:rsid w:val="00D76DF8"/>
    <w:rsid w:val="00DB5302"/>
    <w:rsid w:val="00DD6B1F"/>
    <w:rsid w:val="00E124F4"/>
    <w:rsid w:val="00E36337"/>
    <w:rsid w:val="00E402C1"/>
    <w:rsid w:val="00E576CE"/>
    <w:rsid w:val="00EB72AD"/>
    <w:rsid w:val="00EC37A1"/>
    <w:rsid w:val="00EE2508"/>
    <w:rsid w:val="00EF3DC4"/>
    <w:rsid w:val="00F76072"/>
    <w:rsid w:val="00F852F9"/>
    <w:rsid w:val="00F95955"/>
    <w:rsid w:val="00FB001B"/>
    <w:rsid w:val="00FD2BA8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</Template>
  <TotalTime>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2016-08-24T07:28:00Z</dcterms:created>
  <dcterms:modified xsi:type="dcterms:W3CDTF">2016-08-24T07:29:00Z</dcterms:modified>
</cp:coreProperties>
</file>